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868" w:rsidRDefault="00EB4868" w:rsidP="00096C80">
      <w:pPr>
        <w:ind w:left="3600" w:firstLine="720"/>
        <w:rPr>
          <w:b/>
          <w:szCs w:val="28"/>
        </w:rPr>
      </w:pPr>
      <w:r w:rsidRPr="001E7B8A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B4868" w:rsidRPr="003B693E" w:rsidRDefault="00EB4868" w:rsidP="00096C80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B4868" w:rsidRPr="003B693E" w:rsidRDefault="00EB4868" w:rsidP="00096C80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B4868" w:rsidRPr="003B693E" w:rsidRDefault="00EB4868" w:rsidP="00096C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B4868" w:rsidRPr="003B693E" w:rsidRDefault="00EB4868" w:rsidP="00096C8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B4868" w:rsidRPr="003B693E" w:rsidRDefault="00EB4868" w:rsidP="00096C8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B4868" w:rsidRPr="003B693E" w:rsidRDefault="00EB4868" w:rsidP="00096C8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B4868" w:rsidRDefault="00EB4868" w:rsidP="00096C8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B4868" w:rsidRPr="003B693E" w:rsidRDefault="00EB4868" w:rsidP="00096C8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B4868" w:rsidRPr="003B693E" w:rsidRDefault="00EB4868" w:rsidP="00096C8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B4868" w:rsidRPr="003B693E" w:rsidRDefault="00EB4868" w:rsidP="00096C8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B4868" w:rsidRPr="003B693E" w:rsidRDefault="00EB4868" w:rsidP="00096C8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147</w:t>
      </w:r>
    </w:p>
    <w:p w:rsidR="00EB4868" w:rsidRPr="003B693E" w:rsidRDefault="00EB4868" w:rsidP="00096C8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B4868" w:rsidRPr="003B693E" w:rsidRDefault="00EB4868" w:rsidP="00096C8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B4868" w:rsidRPr="003B693E" w:rsidRDefault="00EB4868" w:rsidP="00096C8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B4868" w:rsidRPr="003B693E" w:rsidRDefault="00EB4868" w:rsidP="00096C8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буд.№15 вул. Золотогірська</w:t>
      </w:r>
    </w:p>
    <w:p w:rsidR="00EB4868" w:rsidRPr="003B693E" w:rsidRDefault="00EB4868" w:rsidP="00096C80">
      <w:pPr>
        <w:widowControl w:val="0"/>
        <w:autoSpaceDE w:val="0"/>
        <w:jc w:val="both"/>
        <w:rPr>
          <w:rFonts w:ascii="Times New Roman" w:hAnsi="Times New Roman"/>
        </w:rPr>
      </w:pPr>
    </w:p>
    <w:p w:rsidR="00EB4868" w:rsidRPr="003B693E" w:rsidRDefault="00EB4868" w:rsidP="00255614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B4868" w:rsidRPr="003B693E" w:rsidRDefault="00EB4868" w:rsidP="00096C8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B4868" w:rsidRPr="003B693E" w:rsidRDefault="00EB4868" w:rsidP="00096C80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255614">
        <w:rPr>
          <w:rFonts w:ascii="Times New Roman" w:hAnsi="Times New Roman"/>
        </w:rPr>
        <w:t>684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№15 по вул.. Золотогірська</w:t>
      </w:r>
    </w:p>
    <w:p w:rsidR="00EB4868" w:rsidRPr="003B693E" w:rsidRDefault="00EB4868" w:rsidP="00096C8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№15, що по вул.. Золотогірська.</w:t>
      </w:r>
    </w:p>
    <w:p w:rsidR="00EB4868" w:rsidRPr="003B693E" w:rsidRDefault="00EB4868" w:rsidP="00096C8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№15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B4868" w:rsidRPr="003B693E" w:rsidRDefault="00EB4868" w:rsidP="00096C8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B4868" w:rsidRPr="003B693E" w:rsidRDefault="00EB4868" w:rsidP="00096C8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B4868" w:rsidRPr="003B693E" w:rsidRDefault="00EB4868" w:rsidP="00096C8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B4868" w:rsidRDefault="00EB4868" w:rsidP="00096C8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B4868" w:rsidRPr="00DC72A5" w:rsidRDefault="00EB4868" w:rsidP="002556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B4868" w:rsidRPr="00DC72A5" w:rsidRDefault="00EB4868" w:rsidP="00255614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147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B4868" w:rsidRPr="00DC72A5" w:rsidRDefault="00EB4868" w:rsidP="002556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4868" w:rsidRPr="00DC72A5" w:rsidRDefault="00EB4868" w:rsidP="002556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4868" w:rsidRPr="00DC72A5" w:rsidRDefault="00EB4868" w:rsidP="002556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B4868" w:rsidRPr="00DC72A5" w:rsidRDefault="00EB4868" w:rsidP="002556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15</w:t>
      </w:r>
    </w:p>
    <w:p w:rsidR="00EB4868" w:rsidRPr="00DC72A5" w:rsidRDefault="00EB4868" w:rsidP="002556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B4868" w:rsidRPr="00DC72A5" w:rsidRDefault="00EB4868" w:rsidP="002556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B4868" w:rsidRDefault="00EB4868" w:rsidP="00255614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B4868" w:rsidRPr="00996810" w:rsidTr="002E5D63">
        <w:trPr>
          <w:trHeight w:val="527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B4868" w:rsidRPr="00996810" w:rsidRDefault="00EB4868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96810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96810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96810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B4868" w:rsidRPr="00996810" w:rsidTr="002E5D63">
        <w:trPr>
          <w:trHeight w:val="448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B4868" w:rsidRPr="00996810" w:rsidRDefault="00EB4868" w:rsidP="00324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99681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588</w:t>
            </w:r>
          </w:p>
        </w:tc>
      </w:tr>
      <w:tr w:rsidR="00EB4868" w:rsidRPr="00996810" w:rsidTr="002E5D63">
        <w:trPr>
          <w:trHeight w:val="336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B4868" w:rsidRPr="00996810" w:rsidRDefault="00EB4868" w:rsidP="00324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99681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94</w:t>
            </w:r>
          </w:p>
        </w:tc>
      </w:tr>
      <w:tr w:rsidR="00EB4868" w:rsidRPr="00996810" w:rsidTr="002E5D63">
        <w:trPr>
          <w:trHeight w:val="264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B4868" w:rsidRPr="00996810" w:rsidRDefault="00EB4868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4868" w:rsidRPr="00996810" w:rsidTr="002E5D63">
        <w:trPr>
          <w:trHeight w:val="264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4868" w:rsidRPr="00996810" w:rsidTr="002E5D63">
        <w:trPr>
          <w:trHeight w:val="264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B4868" w:rsidRPr="00996810" w:rsidRDefault="00EB4868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0,200</w:t>
            </w:r>
          </w:p>
        </w:tc>
      </w:tr>
      <w:tr w:rsidR="00EB4868" w:rsidRPr="00996810" w:rsidTr="002E5D63">
        <w:trPr>
          <w:trHeight w:val="2760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B4868" w:rsidRPr="00996810" w:rsidRDefault="00EB4868" w:rsidP="005861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1,057</w:t>
            </w:r>
          </w:p>
        </w:tc>
      </w:tr>
      <w:tr w:rsidR="00EB4868" w:rsidRPr="00996810" w:rsidTr="002E5D63">
        <w:trPr>
          <w:trHeight w:val="596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0,905</w:t>
            </w:r>
          </w:p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0,376</w:t>
            </w:r>
          </w:p>
          <w:p w:rsidR="00EB4868" w:rsidRPr="00996810" w:rsidRDefault="00EB4868" w:rsidP="005861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0,529</w:t>
            </w:r>
          </w:p>
        </w:tc>
      </w:tr>
      <w:tr w:rsidR="00EB4868" w:rsidRPr="00996810" w:rsidTr="002E5D63">
        <w:trPr>
          <w:trHeight w:val="264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B4868" w:rsidRPr="00996810" w:rsidRDefault="00EB4868" w:rsidP="005861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EB4868" w:rsidRPr="00996810" w:rsidTr="002E5D63">
        <w:trPr>
          <w:trHeight w:val="264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B4868" w:rsidRPr="00996810" w:rsidRDefault="00EB486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B4868" w:rsidRPr="00996810" w:rsidRDefault="00EB4868" w:rsidP="00324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99681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EB4868" w:rsidRPr="00996810" w:rsidTr="002E5D63">
        <w:trPr>
          <w:trHeight w:val="264"/>
          <w:jc w:val="center"/>
        </w:trPr>
        <w:tc>
          <w:tcPr>
            <w:tcW w:w="901" w:type="dxa"/>
          </w:tcPr>
          <w:p w:rsidR="00EB4868" w:rsidRPr="00996810" w:rsidRDefault="00EB486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B4868" w:rsidRPr="00CB5CC3" w:rsidRDefault="00EB4868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B4868" w:rsidRPr="00996810" w:rsidRDefault="00EB4868" w:rsidP="00324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96810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99681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</w:tr>
    </w:tbl>
    <w:p w:rsidR="00EB4868" w:rsidRDefault="00EB4868" w:rsidP="00CB5CC3">
      <w:pPr>
        <w:spacing w:after="0" w:line="240" w:lineRule="auto"/>
        <w:ind w:left="360"/>
        <w:jc w:val="both"/>
        <w:rPr>
          <w:color w:val="000000"/>
        </w:rPr>
      </w:pPr>
    </w:p>
    <w:p w:rsidR="00EB4868" w:rsidRDefault="00EB4868" w:rsidP="00CB5CC3">
      <w:pPr>
        <w:spacing w:after="0" w:line="240" w:lineRule="auto"/>
        <w:ind w:left="360"/>
        <w:jc w:val="both"/>
        <w:rPr>
          <w:color w:val="000000"/>
        </w:rPr>
      </w:pPr>
    </w:p>
    <w:p w:rsidR="00EB4868" w:rsidRPr="00DC72A5" w:rsidRDefault="00EB4868" w:rsidP="0025561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B4868" w:rsidRDefault="00EB4868" w:rsidP="0025561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B4868" w:rsidRDefault="00EB4868" w:rsidP="00255614">
      <w:pPr>
        <w:spacing w:after="0" w:line="240" w:lineRule="auto"/>
        <w:ind w:left="360"/>
        <w:jc w:val="both"/>
        <w:rPr>
          <w:color w:val="000000"/>
        </w:rPr>
      </w:pPr>
    </w:p>
    <w:p w:rsidR="00EB4868" w:rsidRDefault="00EB4868" w:rsidP="00255614">
      <w:pPr>
        <w:spacing w:after="0" w:line="240" w:lineRule="auto"/>
        <w:ind w:left="360"/>
        <w:jc w:val="both"/>
        <w:rPr>
          <w:color w:val="000000"/>
        </w:rPr>
      </w:pPr>
    </w:p>
    <w:p w:rsidR="00EB4868" w:rsidRPr="00703542" w:rsidRDefault="00EB4868" w:rsidP="00255614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B4868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4868" w:rsidRPr="005459CC" w:rsidRDefault="00EB4868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4868" w:rsidRPr="005459CC" w:rsidRDefault="00EB486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4868" w:rsidRPr="005459CC" w:rsidRDefault="00EB486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B4868" w:rsidRPr="00AF1ABC" w:rsidRDefault="00EB4868" w:rsidP="00255614">
      <w:pPr>
        <w:spacing w:after="0" w:line="240" w:lineRule="auto"/>
        <w:ind w:left="360"/>
        <w:jc w:val="both"/>
      </w:pPr>
    </w:p>
    <w:sectPr w:rsidR="00EB4868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868" w:rsidRDefault="00EB4868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B4868" w:rsidRDefault="00EB4868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868" w:rsidRDefault="00EB4868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B4868" w:rsidRDefault="00EB4868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96C80"/>
    <w:rsid w:val="00186C64"/>
    <w:rsid w:val="001C394A"/>
    <w:rsid w:val="001E7B8A"/>
    <w:rsid w:val="001F0F7A"/>
    <w:rsid w:val="00255614"/>
    <w:rsid w:val="002A2415"/>
    <w:rsid w:val="002E5D63"/>
    <w:rsid w:val="002F69C5"/>
    <w:rsid w:val="00317374"/>
    <w:rsid w:val="003248D4"/>
    <w:rsid w:val="00342094"/>
    <w:rsid w:val="003A3059"/>
    <w:rsid w:val="003B693E"/>
    <w:rsid w:val="003F6C6A"/>
    <w:rsid w:val="00452DAB"/>
    <w:rsid w:val="005108D2"/>
    <w:rsid w:val="005459CC"/>
    <w:rsid w:val="00551887"/>
    <w:rsid w:val="0058611D"/>
    <w:rsid w:val="005C00EB"/>
    <w:rsid w:val="00626489"/>
    <w:rsid w:val="006B342B"/>
    <w:rsid w:val="006E0CC3"/>
    <w:rsid w:val="006E0E40"/>
    <w:rsid w:val="00703542"/>
    <w:rsid w:val="007A792C"/>
    <w:rsid w:val="007B3285"/>
    <w:rsid w:val="007C2C39"/>
    <w:rsid w:val="007D0E0F"/>
    <w:rsid w:val="0080419B"/>
    <w:rsid w:val="00843EB1"/>
    <w:rsid w:val="00861363"/>
    <w:rsid w:val="00875085"/>
    <w:rsid w:val="008E0026"/>
    <w:rsid w:val="008F00A6"/>
    <w:rsid w:val="008F3219"/>
    <w:rsid w:val="009319AD"/>
    <w:rsid w:val="00973B24"/>
    <w:rsid w:val="00996810"/>
    <w:rsid w:val="00997DE2"/>
    <w:rsid w:val="009B7DA4"/>
    <w:rsid w:val="00A31271"/>
    <w:rsid w:val="00A60517"/>
    <w:rsid w:val="00A85A86"/>
    <w:rsid w:val="00AF1ABC"/>
    <w:rsid w:val="00B034AE"/>
    <w:rsid w:val="00B2117E"/>
    <w:rsid w:val="00BE7802"/>
    <w:rsid w:val="00BF1FE2"/>
    <w:rsid w:val="00C4499A"/>
    <w:rsid w:val="00C50B23"/>
    <w:rsid w:val="00C94A65"/>
    <w:rsid w:val="00CB1132"/>
    <w:rsid w:val="00CB5CC3"/>
    <w:rsid w:val="00CD116D"/>
    <w:rsid w:val="00CD4BB2"/>
    <w:rsid w:val="00D014BF"/>
    <w:rsid w:val="00D05B91"/>
    <w:rsid w:val="00D4596C"/>
    <w:rsid w:val="00DA0238"/>
    <w:rsid w:val="00DC6690"/>
    <w:rsid w:val="00DC72A5"/>
    <w:rsid w:val="00DF0AE2"/>
    <w:rsid w:val="00E16316"/>
    <w:rsid w:val="00E650E0"/>
    <w:rsid w:val="00E83C9C"/>
    <w:rsid w:val="00EA514E"/>
    <w:rsid w:val="00EB4868"/>
    <w:rsid w:val="00EE2D2A"/>
    <w:rsid w:val="00F37F99"/>
    <w:rsid w:val="00F625A9"/>
    <w:rsid w:val="00F9747D"/>
    <w:rsid w:val="00FA6F27"/>
    <w:rsid w:val="00FC7DB9"/>
    <w:rsid w:val="00FE34F2"/>
    <w:rsid w:val="00FF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96C8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96C8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96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6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657</Words>
  <Characters>3749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2017-03-28T06:26:00Z</cp:lastPrinted>
  <dcterms:created xsi:type="dcterms:W3CDTF">2017-03-22T10:43:00Z</dcterms:created>
  <dcterms:modified xsi:type="dcterms:W3CDTF">2017-04-04T04:52:00Z</dcterms:modified>
</cp:coreProperties>
</file>